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A1" w:rsidRPr="008269C8" w:rsidRDefault="00DC50A1" w:rsidP="003D48F2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3</w:t>
      </w:r>
    </w:p>
    <w:p w:rsidR="00DC50A1" w:rsidRPr="008269C8" w:rsidRDefault="00DC50A1" w:rsidP="003D48F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DC50A1" w:rsidRPr="008269C8" w:rsidRDefault="00DC50A1" w:rsidP="003D48F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DC50A1" w:rsidRDefault="00DC50A1" w:rsidP="003D48F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                    </w:t>
      </w:r>
    </w:p>
    <w:p w:rsidR="00DC50A1" w:rsidRDefault="00DC50A1" w:rsidP="003D48F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территории</w:t>
      </w:r>
    </w:p>
    <w:p w:rsidR="00DC50A1" w:rsidRDefault="00DC50A1" w:rsidP="003D48F2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МУП «Парк Поддубного»</w:t>
      </w:r>
    </w:p>
    <w:p w:rsidR="00DC50A1" w:rsidRDefault="00DC50A1" w:rsidP="003D48F2">
      <w:pPr>
        <w:pStyle w:val="ConsPlusNormal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</w:p>
    <w:p w:rsidR="00DC50A1" w:rsidRDefault="00DC50A1" w:rsidP="001158CC">
      <w:pPr>
        <w:widowControl w:val="0"/>
        <w:autoSpaceDE w:val="0"/>
        <w:autoSpaceDN w:val="0"/>
        <w:adjustRightInd w:val="0"/>
        <w:jc w:val="both"/>
      </w:pPr>
    </w:p>
    <w:p w:rsidR="00DC50A1" w:rsidRPr="008269C8" w:rsidRDefault="00DC50A1" w:rsidP="001158C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C50A1" w:rsidRDefault="00DC50A1" w:rsidP="001158CC">
      <w:pPr>
        <w:jc w:val="center"/>
        <w:rPr>
          <w:sz w:val="28"/>
          <w:szCs w:val="28"/>
        </w:rPr>
      </w:pPr>
    </w:p>
    <w:p w:rsidR="00DC50A1" w:rsidRDefault="00DC50A1" w:rsidP="001158CC">
      <w:pPr>
        <w:jc w:val="center"/>
        <w:rPr>
          <w:sz w:val="28"/>
          <w:szCs w:val="28"/>
        </w:rPr>
      </w:pPr>
    </w:p>
    <w:p w:rsidR="00DC50A1" w:rsidRPr="008269C8" w:rsidRDefault="00DC50A1" w:rsidP="001158CC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ЗАЯВЛЕНИЕ</w:t>
      </w:r>
    </w:p>
    <w:p w:rsidR="00DC50A1" w:rsidRDefault="00DC50A1" w:rsidP="001158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Конкурсную комиссию </w:t>
      </w:r>
    </w:p>
    <w:p w:rsidR="00DC50A1" w:rsidRPr="00D0159B" w:rsidRDefault="00DC50A1" w:rsidP="001158CC">
      <w:pPr>
        <w:jc w:val="center"/>
        <w:rPr>
          <w:sz w:val="28"/>
          <w:szCs w:val="28"/>
        </w:rPr>
      </w:pPr>
    </w:p>
    <w:p w:rsidR="00DC50A1" w:rsidRDefault="00DC50A1" w:rsidP="001158C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Ейск                                                                «___» ________________ 20___</w:t>
      </w:r>
      <w:r w:rsidRPr="008269C8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8269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</w:p>
    <w:p w:rsidR="00DC50A1" w:rsidRDefault="00DC50A1" w:rsidP="001158C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____</w:t>
      </w:r>
      <w:r w:rsidRPr="008269C8">
        <w:rPr>
          <w:sz w:val="28"/>
          <w:szCs w:val="28"/>
        </w:rPr>
        <w:t xml:space="preserve"> часов ___</w:t>
      </w:r>
      <w:r>
        <w:rPr>
          <w:sz w:val="28"/>
          <w:szCs w:val="28"/>
        </w:rPr>
        <w:t xml:space="preserve">_ минут                       </w:t>
      </w:r>
      <w:r w:rsidRPr="008269C8">
        <w:rPr>
          <w:sz w:val="28"/>
          <w:szCs w:val="28"/>
        </w:rPr>
        <w:tab/>
      </w:r>
    </w:p>
    <w:p w:rsidR="00DC50A1" w:rsidRPr="008269C8" w:rsidRDefault="00DC50A1" w:rsidP="001158CC">
      <w:pPr>
        <w:ind w:firstLine="708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Я, _____________________________</w:t>
      </w:r>
      <w:r>
        <w:rPr>
          <w:sz w:val="28"/>
          <w:szCs w:val="28"/>
        </w:rPr>
        <w:t>________________________________</w:t>
      </w:r>
    </w:p>
    <w:p w:rsidR="00DC50A1" w:rsidRPr="008261D4" w:rsidRDefault="00DC50A1" w:rsidP="001158CC">
      <w:pPr>
        <w:jc w:val="both"/>
        <w:rPr>
          <w:sz w:val="32"/>
          <w:szCs w:val="32"/>
          <w:vertAlign w:val="superscript"/>
        </w:rPr>
      </w:pPr>
      <w:r w:rsidRPr="008261D4">
        <w:rPr>
          <w:sz w:val="32"/>
          <w:szCs w:val="32"/>
          <w:vertAlign w:val="superscript"/>
        </w:rPr>
        <w:t xml:space="preserve">       </w:t>
      </w:r>
      <w:r>
        <w:rPr>
          <w:sz w:val="32"/>
          <w:szCs w:val="32"/>
          <w:vertAlign w:val="superscript"/>
        </w:rPr>
        <w:t xml:space="preserve"> </w:t>
      </w:r>
      <w:r w:rsidRPr="008261D4">
        <w:rPr>
          <w:sz w:val="32"/>
          <w:szCs w:val="32"/>
          <w:vertAlign w:val="superscript"/>
        </w:rPr>
        <w:t>(наименование Заявителя (</w:t>
      </w:r>
      <w:r>
        <w:rPr>
          <w:sz w:val="32"/>
          <w:szCs w:val="32"/>
          <w:vertAlign w:val="superscript"/>
        </w:rPr>
        <w:t xml:space="preserve">самозанятого, </w:t>
      </w:r>
      <w:r w:rsidRPr="008261D4">
        <w:rPr>
          <w:sz w:val="32"/>
          <w:szCs w:val="32"/>
          <w:vertAlign w:val="superscript"/>
        </w:rPr>
        <w:t>индивидуального предпринимателя или юридического лица)</w:t>
      </w:r>
    </w:p>
    <w:p w:rsidR="00DC50A1" w:rsidRPr="008269C8" w:rsidRDefault="00DC50A1" w:rsidP="001158CC">
      <w:pPr>
        <w:spacing w:line="360" w:lineRule="auto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________________________________</w:t>
      </w:r>
    </w:p>
    <w:p w:rsidR="00DC50A1" w:rsidRDefault="00DC50A1" w:rsidP="003D48F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48F2">
        <w:rPr>
          <w:rFonts w:ascii="Times New Roman" w:hAnsi="Times New Roman" w:cs="Times New Roman"/>
          <w:b w:val="0"/>
          <w:sz w:val="28"/>
          <w:szCs w:val="28"/>
        </w:rPr>
        <w:t xml:space="preserve">являясь Участником конкурса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Поддубного», заявляю об отказе в рассмотрении Конкурсной Комиссией поданного мною Заявления (Финансового предложения)                          </w:t>
      </w:r>
    </w:p>
    <w:p w:rsidR="00DC50A1" w:rsidRDefault="00DC50A1" w:rsidP="003D48F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</w:rPr>
        <w:pict>
          <v:rect id="Прямоугольник 2" o:spid="_x0000_s1026" style="position:absolute;left:0;text-align:left;margin-left:135pt;margin-top:8.25pt;width:18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"/>
        </w:pict>
      </w:r>
      <w:r>
        <w:rPr>
          <w:noProof/>
        </w:rPr>
        <w:pict>
          <v:rect id="Прямоугольник 3" o:spid="_x0000_s1027" style="position:absolute;left:0;text-align:left;margin-left:108pt;margin-top:8.25pt;width:18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"/>
        </w:pict>
      </w:r>
      <w:r>
        <w:rPr>
          <w:noProof/>
        </w:rPr>
        <w:pict>
          <v:rect id="Прямоугольник 7" o:spid="_x0000_s1028" style="position:absolute;left:0;text-align:left;margin-left:81pt;margin-top:8.25pt;width:18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G3RQ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"/>
        </w:pict>
      </w:r>
    </w:p>
    <w:p w:rsidR="00DC50A1" w:rsidRPr="003D48F2" w:rsidRDefault="00DC50A1" w:rsidP="003D48F2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D48F2">
        <w:rPr>
          <w:rFonts w:ascii="Times New Roman" w:hAnsi="Times New Roman" w:cs="Times New Roman"/>
          <w:b w:val="0"/>
          <w:sz w:val="28"/>
          <w:szCs w:val="28"/>
        </w:rPr>
        <w:t xml:space="preserve"> по лоту №       </w:t>
      </w:r>
    </w:p>
    <w:p w:rsidR="00DC50A1" w:rsidRPr="003D48F2" w:rsidRDefault="00DC50A1" w:rsidP="001158CC">
      <w:pPr>
        <w:ind w:firstLine="708"/>
        <w:jc w:val="both"/>
        <w:rPr>
          <w:sz w:val="28"/>
          <w:szCs w:val="28"/>
        </w:rPr>
      </w:pPr>
    </w:p>
    <w:p w:rsidR="00DC50A1" w:rsidRPr="008269C8" w:rsidRDefault="00DC50A1" w:rsidP="001158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 (услуга) </w:t>
      </w:r>
      <w:r w:rsidRPr="008269C8">
        <w:rPr>
          <w:sz w:val="28"/>
          <w:szCs w:val="28"/>
        </w:rPr>
        <w:t>_______________________</w:t>
      </w:r>
      <w:r>
        <w:rPr>
          <w:sz w:val="28"/>
          <w:szCs w:val="28"/>
        </w:rPr>
        <w:t>_________________________</w:t>
      </w:r>
    </w:p>
    <w:p w:rsidR="00DC50A1" w:rsidRPr="008261D4" w:rsidRDefault="00DC50A1" w:rsidP="001158CC">
      <w:pPr>
        <w:jc w:val="center"/>
        <w:rPr>
          <w:sz w:val="32"/>
          <w:szCs w:val="32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(</w:t>
      </w:r>
      <w:r w:rsidRPr="008261D4">
        <w:rPr>
          <w:sz w:val="32"/>
          <w:szCs w:val="32"/>
          <w:vertAlign w:val="superscript"/>
        </w:rPr>
        <w:t>наименование товара (услуги), предусмотренных лотом</w:t>
      </w:r>
      <w:r>
        <w:rPr>
          <w:sz w:val="32"/>
          <w:szCs w:val="32"/>
          <w:vertAlign w:val="superscript"/>
        </w:rPr>
        <w:t>)</w:t>
      </w:r>
    </w:p>
    <w:p w:rsidR="00DC50A1" w:rsidRDefault="00DC50A1" w:rsidP="001158CC">
      <w:pPr>
        <w:spacing w:line="360" w:lineRule="auto"/>
        <w:jc w:val="both"/>
        <w:rPr>
          <w:sz w:val="28"/>
          <w:szCs w:val="28"/>
        </w:rPr>
      </w:pPr>
    </w:p>
    <w:p w:rsidR="00DC50A1" w:rsidRPr="008269C8" w:rsidRDefault="00DC50A1" w:rsidP="001158CC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Участник Конкурса _________________      </w:t>
      </w:r>
      <w:r>
        <w:rPr>
          <w:sz w:val="28"/>
          <w:szCs w:val="28"/>
        </w:rPr>
        <w:t xml:space="preserve">   ___________________________</w:t>
      </w:r>
      <w:r w:rsidRPr="008269C8">
        <w:rPr>
          <w:sz w:val="28"/>
          <w:szCs w:val="28"/>
        </w:rPr>
        <w:t xml:space="preserve">  </w:t>
      </w:r>
    </w:p>
    <w:p w:rsidR="00DC50A1" w:rsidRPr="008261D4" w:rsidRDefault="00DC50A1" w:rsidP="001158CC">
      <w:pPr>
        <w:jc w:val="both"/>
        <w:rPr>
          <w:sz w:val="32"/>
          <w:szCs w:val="32"/>
          <w:vertAlign w:val="superscript"/>
        </w:rPr>
      </w:pPr>
      <w:r w:rsidRPr="008261D4">
        <w:rPr>
          <w:sz w:val="32"/>
          <w:szCs w:val="32"/>
          <w:vertAlign w:val="superscript"/>
        </w:rPr>
        <w:t xml:space="preserve">                           </w:t>
      </w:r>
      <w:r>
        <w:rPr>
          <w:sz w:val="32"/>
          <w:szCs w:val="32"/>
          <w:vertAlign w:val="superscript"/>
        </w:rPr>
        <w:t xml:space="preserve">                  </w:t>
      </w:r>
      <w:r w:rsidRPr="008261D4">
        <w:rPr>
          <w:sz w:val="32"/>
          <w:szCs w:val="32"/>
          <w:vertAlign w:val="superscript"/>
        </w:rPr>
        <w:t xml:space="preserve">          </w:t>
      </w:r>
      <w:r>
        <w:rPr>
          <w:sz w:val="32"/>
          <w:szCs w:val="32"/>
          <w:vertAlign w:val="superscript"/>
        </w:rPr>
        <w:t>(</w:t>
      </w:r>
      <w:r w:rsidRPr="008261D4">
        <w:rPr>
          <w:sz w:val="32"/>
          <w:szCs w:val="32"/>
          <w:vertAlign w:val="superscript"/>
        </w:rPr>
        <w:t>подпись</w:t>
      </w:r>
      <w:r>
        <w:rPr>
          <w:sz w:val="32"/>
          <w:szCs w:val="32"/>
          <w:vertAlign w:val="superscript"/>
        </w:rPr>
        <w:t>)</w:t>
      </w:r>
      <w:r w:rsidRPr="008261D4">
        <w:rPr>
          <w:sz w:val="32"/>
          <w:szCs w:val="32"/>
          <w:vertAlign w:val="superscript"/>
        </w:rPr>
        <w:t xml:space="preserve">      </w:t>
      </w:r>
      <w:r>
        <w:rPr>
          <w:sz w:val="32"/>
          <w:szCs w:val="32"/>
          <w:vertAlign w:val="superscript"/>
        </w:rPr>
        <w:t xml:space="preserve">                     </w:t>
      </w:r>
      <w:r w:rsidRPr="008261D4">
        <w:rPr>
          <w:sz w:val="32"/>
          <w:szCs w:val="32"/>
          <w:vertAlign w:val="superscript"/>
        </w:rPr>
        <w:t xml:space="preserve">        </w:t>
      </w:r>
      <w:r>
        <w:rPr>
          <w:sz w:val="32"/>
          <w:szCs w:val="32"/>
          <w:vertAlign w:val="superscript"/>
        </w:rPr>
        <w:t>(расшифровка подписи)</w:t>
      </w:r>
      <w:r w:rsidRPr="008261D4"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 xml:space="preserve">                               </w:t>
      </w:r>
    </w:p>
    <w:p w:rsidR="00DC50A1" w:rsidRDefault="00DC50A1" w:rsidP="001158CC"/>
    <w:p w:rsidR="00DC50A1" w:rsidRDefault="00DC50A1" w:rsidP="001158CC">
      <w:pPr>
        <w:ind w:firstLine="708"/>
        <w:jc w:val="both"/>
      </w:pPr>
    </w:p>
    <w:p w:rsidR="00DC50A1" w:rsidRDefault="00DC50A1" w:rsidP="001158CC">
      <w:pPr>
        <w:ind w:firstLine="708"/>
        <w:jc w:val="both"/>
      </w:pPr>
    </w:p>
    <w:p w:rsidR="00DC50A1" w:rsidRDefault="00DC50A1" w:rsidP="001158CC">
      <w:pPr>
        <w:ind w:firstLine="708"/>
        <w:jc w:val="both"/>
      </w:pPr>
    </w:p>
    <w:p w:rsidR="00DC50A1" w:rsidRDefault="00DC50A1" w:rsidP="001158CC">
      <w:pPr>
        <w:ind w:firstLine="708"/>
        <w:jc w:val="both"/>
      </w:pPr>
    </w:p>
    <w:p w:rsidR="00DC50A1" w:rsidRDefault="00DC50A1" w:rsidP="001158CC">
      <w:pPr>
        <w:jc w:val="both"/>
        <w:rPr>
          <w:sz w:val="28"/>
          <w:szCs w:val="28"/>
        </w:rPr>
      </w:pPr>
    </w:p>
    <w:sectPr w:rsidR="00DC50A1" w:rsidSect="001158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6B0"/>
    <w:rsid w:val="001158CC"/>
    <w:rsid w:val="001769FE"/>
    <w:rsid w:val="001B26D9"/>
    <w:rsid w:val="002C0A7C"/>
    <w:rsid w:val="002F1F71"/>
    <w:rsid w:val="003571DC"/>
    <w:rsid w:val="003D48F2"/>
    <w:rsid w:val="00551AB7"/>
    <w:rsid w:val="006F0CFC"/>
    <w:rsid w:val="008261D4"/>
    <w:rsid w:val="008269C8"/>
    <w:rsid w:val="009376B0"/>
    <w:rsid w:val="00AC1B57"/>
    <w:rsid w:val="00AD268A"/>
    <w:rsid w:val="00C465CC"/>
    <w:rsid w:val="00D0159B"/>
    <w:rsid w:val="00DC50A1"/>
    <w:rsid w:val="00F2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8C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D48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3D48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241</Words>
  <Characters>1380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Andrey</cp:lastModifiedBy>
  <cp:revision>3</cp:revision>
  <cp:lastPrinted>2022-11-24T09:34:00Z</cp:lastPrinted>
  <dcterms:created xsi:type="dcterms:W3CDTF">2023-04-18T12:56:00Z</dcterms:created>
  <dcterms:modified xsi:type="dcterms:W3CDTF">2023-04-19T09:33:00Z</dcterms:modified>
</cp:coreProperties>
</file>